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040" w:rsidRDefault="00112040" w:rsidP="006561AF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16</w:t>
      </w:r>
    </w:p>
    <w:p w:rsidR="00112040" w:rsidRDefault="00112040" w:rsidP="006561AF">
      <w:pPr>
        <w:tabs>
          <w:tab w:val="left" w:pos="6521"/>
        </w:tabs>
        <w:spacing w:line="360" w:lineRule="auto"/>
        <w:ind w:left="5670"/>
      </w:pPr>
      <w:r>
        <w:t>к Договору от «___»___________ г.</w:t>
      </w:r>
    </w:p>
    <w:p w:rsidR="00112040" w:rsidRPr="000C0D75" w:rsidRDefault="00112040" w:rsidP="006561AF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112040" w:rsidRDefault="00112040" w:rsidP="006561AF">
      <w:pPr>
        <w:tabs>
          <w:tab w:val="left" w:pos="6521"/>
        </w:tabs>
        <w:ind w:left="5670"/>
      </w:pPr>
    </w:p>
    <w:p w:rsidR="00112040" w:rsidRDefault="00112040" w:rsidP="006561AF">
      <w:pPr>
        <w:tabs>
          <w:tab w:val="left" w:pos="6521"/>
        </w:tabs>
        <w:ind w:left="5670"/>
      </w:pPr>
    </w:p>
    <w:p w:rsidR="00112040" w:rsidRPr="000941D1" w:rsidRDefault="00112040" w:rsidP="006561AF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112040" w:rsidRPr="0035020C" w:rsidRDefault="00112040" w:rsidP="0035020C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112040" w:rsidRDefault="00112040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ИСПОЛНЕНИЯ ДОГОВОРА </w:t>
      </w:r>
    </w:p>
    <w:p w:rsidR="00112040" w:rsidRPr="008B481F" w:rsidRDefault="00112040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112040" w:rsidRPr="00076B0D" w:rsidRDefault="00112040" w:rsidP="00304C91">
      <w:r w:rsidRPr="00076B0D">
        <w:t xml:space="preserve">_____________________________________________________________________________, </w:t>
      </w:r>
    </w:p>
    <w:p w:rsidR="00112040" w:rsidRDefault="00112040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>Центрального Банка России №__ от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112040" w:rsidRDefault="00112040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112040" w:rsidRPr="008B481F" w:rsidRDefault="00112040" w:rsidP="00D55255">
      <w:r w:rsidRPr="008B481F">
        <w:t xml:space="preserve">дает в пользу Открытого акционерного общества НИЖЕГОРОДСКАЯ ИНЖИНИРИНГОВАЯ  КОМПАНИЯ «АТОМЭНЕРГОПРОЕКТ» (ОАО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112040" w:rsidRPr="006D577A" w:rsidRDefault="00112040" w:rsidP="00304C91">
      <w:pPr>
        <w:spacing w:after="0"/>
        <w:ind w:firstLine="720"/>
      </w:pPr>
      <w:r w:rsidRPr="00800383">
        <w:rPr>
          <w:rFonts w:cs="Arial"/>
        </w:rPr>
        <w:t>1. В случае неисполнения или ненадлежащего исполнения Принципалом обязательств, предусмотренных Договором (наименование договора, номер, дата договора)</w:t>
      </w:r>
      <w:r w:rsidRPr="00800383">
        <w:rPr>
          <w:rFonts w:cs="Arial"/>
          <w:b/>
          <w:sz w:val="22"/>
          <w:szCs w:val="22"/>
        </w:rPr>
        <w:t>,</w:t>
      </w:r>
      <w:r w:rsidRPr="00800383">
        <w:rPr>
          <w:rFonts w:cs="Arial"/>
          <w:sz w:val="22"/>
          <w:szCs w:val="22"/>
        </w:rPr>
        <w:t xml:space="preserve"> </w:t>
      </w:r>
      <w:r w:rsidRPr="00800383">
        <w:rPr>
          <w:rFonts w:cs="Arial"/>
        </w:rPr>
        <w:t xml:space="preserve">заключенным между Принципалом и Бенефициаром </w:t>
      </w:r>
      <w:r w:rsidRPr="00800383">
        <w:t>(далее – Договор)</w:t>
      </w:r>
      <w:r w:rsidRPr="00800383">
        <w:rPr>
          <w:rFonts w:cs="Arial"/>
        </w:rPr>
        <w:t>, Гарант уплачивает Бенефициару денежную сумму, указанную в требовании Бенефициара, в</w:t>
      </w:r>
      <w:r w:rsidRPr="006D577A">
        <w:rPr>
          <w:rFonts w:cs="Arial"/>
        </w:rPr>
        <w:t xml:space="preserve">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112040" w:rsidRPr="008B481F" w:rsidRDefault="00112040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>.</w:t>
      </w:r>
    </w:p>
    <w:p w:rsidR="00112040" w:rsidRPr="008B481F" w:rsidRDefault="00112040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112040" w:rsidRPr="006D577A" w:rsidRDefault="00112040" w:rsidP="00D55255">
      <w:pPr>
        <w:ind w:firstLine="708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:rsidR="00112040" w:rsidRDefault="00112040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112040" w:rsidRPr="008B481F" w:rsidRDefault="00112040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112040" w:rsidRPr="008B481F" w:rsidRDefault="00112040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112040" w:rsidRPr="008B481F" w:rsidRDefault="00112040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112040" w:rsidRPr="008B481F" w:rsidRDefault="00112040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112040" w:rsidRPr="008B481F" w:rsidRDefault="00112040" w:rsidP="00304C91">
      <w:pPr>
        <w:ind w:firstLine="720"/>
      </w:pPr>
      <w:r w:rsidRPr="008B481F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112040" w:rsidRDefault="00112040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:rsidR="00112040" w:rsidRPr="00016673" w:rsidRDefault="00112040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112040" w:rsidRPr="008B481F" w:rsidRDefault="00112040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112040" w:rsidRPr="008B481F" w:rsidRDefault="00112040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112040" w:rsidRPr="008B481F" w:rsidRDefault="00112040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112040" w:rsidRPr="008B481F" w:rsidRDefault="00112040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112040" w:rsidRPr="008B481F" w:rsidRDefault="00112040" w:rsidP="00D55255">
      <w:pPr>
        <w:rPr>
          <w:sz w:val="16"/>
          <w:szCs w:val="16"/>
        </w:rPr>
      </w:pPr>
    </w:p>
    <w:p w:rsidR="00112040" w:rsidRPr="008B481F" w:rsidRDefault="00112040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112040" w:rsidRPr="008B481F" w:rsidRDefault="00112040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112040" w:rsidRPr="008B481F" w:rsidRDefault="00112040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112040" w:rsidRPr="002F14F3" w:rsidRDefault="00112040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112040" w:rsidRPr="008B481F" w:rsidRDefault="00112040" w:rsidP="00D72657">
      <w:pPr>
        <w:autoSpaceDE w:val="0"/>
        <w:autoSpaceDN w:val="0"/>
        <w:adjustRightInd w:val="0"/>
      </w:pPr>
    </w:p>
    <w:p w:rsidR="00112040" w:rsidRPr="008B481F" w:rsidRDefault="00112040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112040" w:rsidRPr="002F14F3" w:rsidRDefault="00112040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112040" w:rsidRPr="008B481F" w:rsidRDefault="00112040" w:rsidP="00D72657">
      <w:pPr>
        <w:autoSpaceDE w:val="0"/>
        <w:autoSpaceDN w:val="0"/>
        <w:adjustRightInd w:val="0"/>
      </w:pPr>
    </w:p>
    <w:p w:rsidR="00112040" w:rsidRPr="008B481F" w:rsidRDefault="00112040" w:rsidP="00D72657">
      <w:pPr>
        <w:rPr>
          <w:bCs/>
        </w:rPr>
      </w:pPr>
    </w:p>
    <w:p w:rsidR="00112040" w:rsidRPr="008B481F" w:rsidRDefault="00112040" w:rsidP="00D72657">
      <w:pPr>
        <w:autoSpaceDE w:val="0"/>
        <w:autoSpaceDN w:val="0"/>
        <w:adjustRightInd w:val="0"/>
        <w:rPr>
          <w:iCs/>
          <w:spacing w:val="-2"/>
        </w:rPr>
      </w:pPr>
    </w:p>
    <w:p w:rsidR="00112040" w:rsidRPr="008B481F" w:rsidRDefault="00112040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112040" w:rsidRPr="008B481F" w:rsidRDefault="00112040" w:rsidP="00D72657"/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112040" w:rsidRPr="007D54FF" w:rsidTr="00C241D9">
        <w:trPr>
          <w:trHeight w:val="696"/>
          <w:jc w:val="center"/>
        </w:trPr>
        <w:tc>
          <w:tcPr>
            <w:tcW w:w="4965" w:type="dxa"/>
            <w:vAlign w:val="bottom"/>
          </w:tcPr>
          <w:p w:rsidR="00112040" w:rsidRPr="007D54FF" w:rsidRDefault="00112040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112040" w:rsidRPr="007D54FF" w:rsidRDefault="00112040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112040" w:rsidRPr="007D54FF" w:rsidTr="00C241D9">
        <w:trPr>
          <w:trHeight w:val="1938"/>
          <w:jc w:val="center"/>
        </w:trPr>
        <w:tc>
          <w:tcPr>
            <w:tcW w:w="4965" w:type="dxa"/>
          </w:tcPr>
          <w:p w:rsidR="00112040" w:rsidRPr="007D54FF" w:rsidRDefault="00112040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112040" w:rsidRPr="007D54FF" w:rsidRDefault="00112040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112040" w:rsidRPr="007D54FF" w:rsidRDefault="00112040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112040" w:rsidRPr="007D54FF" w:rsidRDefault="00112040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112040" w:rsidRPr="007D54FF" w:rsidRDefault="00112040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112040" w:rsidRPr="007D54FF" w:rsidRDefault="00112040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112040" w:rsidRPr="007D54FF" w:rsidRDefault="00112040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112040" w:rsidRPr="007D54FF" w:rsidRDefault="00112040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112040" w:rsidRPr="007D54FF" w:rsidRDefault="00112040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112040" w:rsidRPr="007D54FF" w:rsidRDefault="00112040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112040" w:rsidRPr="007D54FF" w:rsidRDefault="00112040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112040" w:rsidRPr="007D54FF" w:rsidRDefault="00112040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112040" w:rsidRDefault="00112040"/>
    <w:sectPr w:rsidR="00112040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2040" w:rsidRDefault="00112040">
      <w:r>
        <w:separator/>
      </w:r>
    </w:p>
  </w:endnote>
  <w:endnote w:type="continuationSeparator" w:id="0">
    <w:p w:rsidR="00112040" w:rsidRDefault="001120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2040" w:rsidRDefault="00112040">
      <w:r>
        <w:separator/>
      </w:r>
    </w:p>
  </w:footnote>
  <w:footnote w:type="continuationSeparator" w:id="0">
    <w:p w:rsidR="00112040" w:rsidRDefault="001120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5255"/>
    <w:rsid w:val="0000296D"/>
    <w:rsid w:val="00016673"/>
    <w:rsid w:val="0002798F"/>
    <w:rsid w:val="00076B0D"/>
    <w:rsid w:val="000941D1"/>
    <w:rsid w:val="000B31CC"/>
    <w:rsid w:val="000B72C7"/>
    <w:rsid w:val="000C0D75"/>
    <w:rsid w:val="000D0031"/>
    <w:rsid w:val="00112040"/>
    <w:rsid w:val="00123C3B"/>
    <w:rsid w:val="001802A8"/>
    <w:rsid w:val="00187DC6"/>
    <w:rsid w:val="001A1199"/>
    <w:rsid w:val="00216C55"/>
    <w:rsid w:val="00243ED0"/>
    <w:rsid w:val="002F14F3"/>
    <w:rsid w:val="00304C91"/>
    <w:rsid w:val="0035020C"/>
    <w:rsid w:val="00355B81"/>
    <w:rsid w:val="003C23E0"/>
    <w:rsid w:val="004411D7"/>
    <w:rsid w:val="00497535"/>
    <w:rsid w:val="004C571B"/>
    <w:rsid w:val="004F1CB7"/>
    <w:rsid w:val="00571083"/>
    <w:rsid w:val="00573985"/>
    <w:rsid w:val="00582C8A"/>
    <w:rsid w:val="0059515A"/>
    <w:rsid w:val="005A0E13"/>
    <w:rsid w:val="005B36A9"/>
    <w:rsid w:val="005C578A"/>
    <w:rsid w:val="005D0AFF"/>
    <w:rsid w:val="00637887"/>
    <w:rsid w:val="00637F05"/>
    <w:rsid w:val="00644571"/>
    <w:rsid w:val="006561AF"/>
    <w:rsid w:val="00691B46"/>
    <w:rsid w:val="00692A12"/>
    <w:rsid w:val="006D577A"/>
    <w:rsid w:val="00754136"/>
    <w:rsid w:val="00763086"/>
    <w:rsid w:val="0077389A"/>
    <w:rsid w:val="00775750"/>
    <w:rsid w:val="00780BF0"/>
    <w:rsid w:val="007B2B56"/>
    <w:rsid w:val="007D54FF"/>
    <w:rsid w:val="00800383"/>
    <w:rsid w:val="00831428"/>
    <w:rsid w:val="008B481F"/>
    <w:rsid w:val="00980668"/>
    <w:rsid w:val="009829CA"/>
    <w:rsid w:val="009B52CB"/>
    <w:rsid w:val="00A15727"/>
    <w:rsid w:val="00A73C84"/>
    <w:rsid w:val="00AE3507"/>
    <w:rsid w:val="00AF4973"/>
    <w:rsid w:val="00BA21C1"/>
    <w:rsid w:val="00C241D9"/>
    <w:rsid w:val="00CB1210"/>
    <w:rsid w:val="00D55255"/>
    <w:rsid w:val="00D72657"/>
    <w:rsid w:val="00D816B8"/>
    <w:rsid w:val="00DF29AA"/>
    <w:rsid w:val="00DF3733"/>
    <w:rsid w:val="00E16048"/>
    <w:rsid w:val="00E445AC"/>
    <w:rsid w:val="00ED6F3F"/>
    <w:rsid w:val="00FB7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Normal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FootnoteText">
    <w:name w:val="footnote text"/>
    <w:basedOn w:val="Normal"/>
    <w:link w:val="FootnoteTextChar"/>
    <w:uiPriority w:val="99"/>
    <w:semiHidden/>
    <w:rsid w:val="0059515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691B46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59515A"/>
    <w:rPr>
      <w:rFonts w:cs="Times New Roman"/>
      <w:vertAlign w:val="superscript"/>
    </w:rPr>
  </w:style>
  <w:style w:type="paragraph" w:styleId="BodyText3">
    <w:name w:val="Body Text 3"/>
    <w:basedOn w:val="Normal"/>
    <w:link w:val="BodyText3Char"/>
    <w:uiPriority w:val="99"/>
    <w:rsid w:val="00216C5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22B3A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2</Pages>
  <Words>629</Words>
  <Characters>3587</Characters>
  <Application>Microsoft Office Outlook</Application>
  <DocSecurity>0</DocSecurity>
  <Lines>0</Lines>
  <Paragraphs>0</Paragraphs>
  <ScaleCrop>false</ScaleCrop>
  <Company>Донресурс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7099</cp:lastModifiedBy>
  <cp:revision>19</cp:revision>
  <cp:lastPrinted>2013-02-07T07:22:00Z</cp:lastPrinted>
  <dcterms:created xsi:type="dcterms:W3CDTF">2013-03-20T15:52:00Z</dcterms:created>
  <dcterms:modified xsi:type="dcterms:W3CDTF">2013-12-20T10:07:00Z</dcterms:modified>
</cp:coreProperties>
</file>